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49" w:rsidRPr="00FF1149" w:rsidRDefault="008E7C79" w:rsidP="00FF1149">
      <w:pPr>
        <w:spacing w:after="120" w:line="240" w:lineRule="auto"/>
        <w:jc w:val="center"/>
        <w:rPr>
          <w:b/>
          <w:sz w:val="24"/>
        </w:rPr>
      </w:pPr>
      <w:r w:rsidRPr="00FF1149">
        <w:rPr>
          <w:b/>
          <w:sz w:val="24"/>
        </w:rPr>
        <w:t>CURRÍCUL</w:t>
      </w:r>
      <w:r w:rsidR="00036A10">
        <w:rPr>
          <w:b/>
          <w:sz w:val="24"/>
        </w:rPr>
        <w:t>UM</w:t>
      </w:r>
      <w:r w:rsidRPr="00FF1149">
        <w:rPr>
          <w:b/>
          <w:sz w:val="24"/>
        </w:rPr>
        <w:t xml:space="preserve"> VITAE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65"/>
        <w:gridCol w:w="428"/>
        <w:gridCol w:w="1354"/>
        <w:gridCol w:w="357"/>
        <w:gridCol w:w="1425"/>
        <w:gridCol w:w="429"/>
        <w:gridCol w:w="1353"/>
        <w:gridCol w:w="1785"/>
      </w:tblGrid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b/>
                <w:bCs/>
              </w:rPr>
            </w:pPr>
            <w:r w:rsidRPr="006E3491">
              <w:rPr>
                <w:b/>
                <w:bCs/>
              </w:rPr>
              <w:t>Nombre(s):</w:t>
            </w:r>
            <w:r w:rsidR="006E3491" w:rsidRPr="006E3491">
              <w:rPr>
                <w:b/>
                <w:bCs/>
              </w:rPr>
              <w:t xml:space="preserve"> </w:t>
            </w:r>
          </w:p>
        </w:tc>
        <w:tc>
          <w:tcPr>
            <w:tcW w:w="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Primer Apellido:</w:t>
            </w:r>
            <w:r w:rsidR="006E3491" w:rsidRPr="006E3491">
              <w:rPr>
                <w:rFonts w:cs="Arial"/>
                <w:b/>
              </w:rPr>
              <w:t xml:space="preserve"> </w:t>
            </w:r>
          </w:p>
        </w:tc>
      </w:tr>
      <w:tr w:rsidR="00FF1149" w:rsidRPr="006E3491" w:rsidTr="007B0526">
        <w:trPr>
          <w:cantSplit/>
          <w:trHeight w:val="273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b/>
                <w:bCs/>
              </w:rPr>
            </w:pPr>
            <w:bookmarkStart w:id="0" w:name="_GoBack"/>
            <w:r w:rsidRPr="006E3491">
              <w:rPr>
                <w:rFonts w:cs="Arial"/>
                <w:b/>
              </w:rPr>
              <w:t>Segundo Apellido:</w:t>
            </w:r>
            <w:r w:rsidR="006365E8">
              <w:rPr>
                <w:rFonts w:cs="Arial"/>
                <w:b/>
              </w:rPr>
              <w:t xml:space="preserve"> </w:t>
            </w:r>
          </w:p>
        </w:tc>
        <w:tc>
          <w:tcPr>
            <w:tcW w:w="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Fecha de nacimiento:</w:t>
            </w:r>
            <w:r w:rsidR="006E3491" w:rsidRPr="006E3491">
              <w:rPr>
                <w:rFonts w:cs="Arial"/>
                <w:b/>
              </w:rPr>
              <w:t xml:space="preserve"> </w:t>
            </w:r>
          </w:p>
        </w:tc>
      </w:tr>
      <w:bookmarkEnd w:id="0"/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b/>
                <w:bCs/>
              </w:rPr>
            </w:pPr>
            <w:r w:rsidRPr="006E3491">
              <w:rPr>
                <w:b/>
                <w:bCs/>
              </w:rPr>
              <w:t>Teléfono:</w:t>
            </w:r>
            <w:r w:rsidR="006365E8">
              <w:rPr>
                <w:b/>
                <w:bCs/>
              </w:rPr>
              <w:t xml:space="preserve"> </w:t>
            </w:r>
          </w:p>
        </w:tc>
        <w:tc>
          <w:tcPr>
            <w:tcW w:w="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Email:</w:t>
            </w:r>
            <w:r w:rsidR="006E3491" w:rsidRPr="006E3491">
              <w:rPr>
                <w:rFonts w:cs="Arial"/>
                <w:b/>
              </w:rPr>
              <w:t xml:space="preserve"> </w:t>
            </w:r>
          </w:p>
        </w:tc>
      </w:tr>
      <w:tr w:rsidR="00FF1149" w:rsidRPr="006E3491" w:rsidTr="007B0526">
        <w:trPr>
          <w:cantSplit/>
          <w:trHeight w:val="273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  <w:lang w:val="it-IT"/>
              </w:rPr>
            </w:pPr>
            <w:r w:rsidRPr="006E3491">
              <w:rPr>
                <w:b/>
                <w:bCs/>
              </w:rPr>
              <w:t>Graduado de: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Fecha:</w:t>
            </w:r>
            <w:r w:rsidR="006E3491" w:rsidRPr="006E3491">
              <w:rPr>
                <w:rFonts w:cs="Arial"/>
                <w:b/>
              </w:rPr>
              <w:t xml:space="preserve"> 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Lugar:</w:t>
            </w:r>
          </w:p>
        </w:tc>
      </w:tr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bCs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</w:rPr>
            </w:pPr>
          </w:p>
        </w:tc>
      </w:tr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Grado científico: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Fecha: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Lugar:</w:t>
            </w:r>
          </w:p>
        </w:tc>
      </w:tr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</w:tr>
      <w:tr w:rsidR="00FF1149" w:rsidRPr="006E3491" w:rsidTr="007B0526">
        <w:trPr>
          <w:cantSplit/>
          <w:trHeight w:val="273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Categoría docente:</w:t>
            </w:r>
            <w:r w:rsidR="00042B72">
              <w:rPr>
                <w:rFonts w:cs="Arial"/>
                <w:b/>
              </w:rPr>
              <w:t xml:space="preserve"> 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Fecha: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Lugar:</w:t>
            </w:r>
          </w:p>
        </w:tc>
      </w:tr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B01CED" w:rsidRDefault="00FF1149" w:rsidP="007B0526">
            <w:pPr>
              <w:spacing w:after="0"/>
              <w:rPr>
                <w:rFonts w:cs="Arial"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</w:tr>
      <w:tr w:rsidR="00FF1149" w:rsidRPr="006E3491" w:rsidTr="007B0526">
        <w:trPr>
          <w:cantSplit/>
          <w:trHeight w:val="273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Categoría científica: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Fecha: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Lugar:</w:t>
            </w:r>
          </w:p>
        </w:tc>
      </w:tr>
      <w:tr w:rsidR="00FF1149" w:rsidRPr="006E3491" w:rsidTr="007B0526">
        <w:trPr>
          <w:cantSplit/>
          <w:trHeight w:val="2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49" w:rsidRPr="006E3491" w:rsidRDefault="00FF1149" w:rsidP="007B0526">
            <w:pPr>
              <w:spacing w:after="0"/>
              <w:rPr>
                <w:rFonts w:cs="Arial"/>
                <w:b/>
              </w:rPr>
            </w:pPr>
          </w:p>
        </w:tc>
      </w:tr>
      <w:tr w:rsidR="006E3491" w:rsidRPr="006E3491" w:rsidTr="007B0526">
        <w:trPr>
          <w:cantSplit/>
          <w:trHeight w:val="273"/>
        </w:trPr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91" w:rsidRPr="006E3491" w:rsidRDefault="006E3491" w:rsidP="007B0526">
            <w:pPr>
              <w:spacing w:after="0"/>
              <w:rPr>
                <w:rFonts w:cs="Arial"/>
                <w:b/>
              </w:rPr>
            </w:pPr>
            <w:r w:rsidRPr="006E3491">
              <w:rPr>
                <w:rFonts w:cs="Arial"/>
                <w:b/>
              </w:rPr>
              <w:t>Labor que desempeña Actualmente:</w:t>
            </w:r>
          </w:p>
        </w:tc>
        <w:tc>
          <w:tcPr>
            <w:tcW w:w="6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91" w:rsidRPr="006E3491" w:rsidRDefault="006E3491" w:rsidP="007B0526">
            <w:pPr>
              <w:spacing w:after="0"/>
              <w:rPr>
                <w:rFonts w:cs="Arial"/>
              </w:rPr>
            </w:pPr>
          </w:p>
        </w:tc>
      </w:tr>
      <w:tr w:rsidR="006E3491" w:rsidRPr="006E3491" w:rsidTr="007B0526">
        <w:trPr>
          <w:cantSplit/>
          <w:trHeight w:val="284"/>
        </w:trPr>
        <w:tc>
          <w:tcPr>
            <w:tcW w:w="10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91" w:rsidRPr="006E3491" w:rsidRDefault="006E3491" w:rsidP="007B0526">
            <w:pPr>
              <w:spacing w:after="0"/>
              <w:jc w:val="center"/>
              <w:rPr>
                <w:b/>
              </w:rPr>
            </w:pPr>
            <w:r w:rsidRPr="006E3491">
              <w:rPr>
                <w:b/>
              </w:rPr>
              <w:t>Idiomas que domina</w:t>
            </w:r>
          </w:p>
        </w:tc>
      </w:tr>
      <w:tr w:rsidR="006E3491" w:rsidRPr="006E3491" w:rsidTr="007B05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273"/>
        </w:trPr>
        <w:tc>
          <w:tcPr>
            <w:tcW w:w="3065" w:type="dxa"/>
          </w:tcPr>
          <w:p w:rsidR="006E3491" w:rsidRPr="006E3491" w:rsidRDefault="006E3491" w:rsidP="007B0526">
            <w:pPr>
              <w:spacing w:after="0"/>
              <w:rPr>
                <w:b/>
              </w:rPr>
            </w:pPr>
            <w:r w:rsidRPr="006E3491">
              <w:rPr>
                <w:b/>
              </w:rPr>
              <w:t>Idioma</w:t>
            </w:r>
          </w:p>
        </w:tc>
        <w:tc>
          <w:tcPr>
            <w:tcW w:w="1782" w:type="dxa"/>
            <w:gridSpan w:val="2"/>
          </w:tcPr>
          <w:p w:rsidR="006E3491" w:rsidRPr="006E3491" w:rsidRDefault="006E3491" w:rsidP="007B0526">
            <w:pPr>
              <w:spacing w:after="0"/>
              <w:jc w:val="center"/>
              <w:rPr>
                <w:b/>
              </w:rPr>
            </w:pPr>
            <w:r w:rsidRPr="006E3491">
              <w:rPr>
                <w:b/>
              </w:rPr>
              <w:t>Lee</w:t>
            </w:r>
          </w:p>
        </w:tc>
        <w:tc>
          <w:tcPr>
            <w:tcW w:w="1782" w:type="dxa"/>
            <w:gridSpan w:val="2"/>
          </w:tcPr>
          <w:p w:rsidR="006E3491" w:rsidRPr="006E3491" w:rsidRDefault="006E3491" w:rsidP="007B0526">
            <w:pPr>
              <w:spacing w:after="0"/>
              <w:jc w:val="center"/>
              <w:rPr>
                <w:b/>
              </w:rPr>
            </w:pPr>
            <w:r w:rsidRPr="006E3491">
              <w:rPr>
                <w:b/>
              </w:rPr>
              <w:t>Traduce</w:t>
            </w:r>
          </w:p>
        </w:tc>
        <w:tc>
          <w:tcPr>
            <w:tcW w:w="1782" w:type="dxa"/>
            <w:gridSpan w:val="2"/>
          </w:tcPr>
          <w:p w:rsidR="006E3491" w:rsidRPr="006E3491" w:rsidRDefault="006E3491" w:rsidP="007B0526">
            <w:pPr>
              <w:spacing w:after="0"/>
              <w:jc w:val="center"/>
              <w:rPr>
                <w:b/>
              </w:rPr>
            </w:pPr>
            <w:r w:rsidRPr="006E3491">
              <w:rPr>
                <w:b/>
              </w:rPr>
              <w:t>Escribe</w:t>
            </w:r>
          </w:p>
        </w:tc>
        <w:tc>
          <w:tcPr>
            <w:tcW w:w="1785" w:type="dxa"/>
          </w:tcPr>
          <w:p w:rsidR="006E3491" w:rsidRPr="006E3491" w:rsidRDefault="006E3491" w:rsidP="007B0526">
            <w:pPr>
              <w:spacing w:after="0"/>
              <w:jc w:val="center"/>
              <w:rPr>
                <w:b/>
              </w:rPr>
            </w:pPr>
            <w:r w:rsidRPr="006E3491">
              <w:rPr>
                <w:b/>
              </w:rPr>
              <w:t>Habla</w:t>
            </w:r>
          </w:p>
        </w:tc>
      </w:tr>
      <w:tr w:rsidR="00991D73" w:rsidRPr="006E3491" w:rsidTr="007B05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284"/>
        </w:trPr>
        <w:tc>
          <w:tcPr>
            <w:tcW w:w="3065" w:type="dxa"/>
          </w:tcPr>
          <w:p w:rsidR="00991D73" w:rsidRPr="006E3491" w:rsidRDefault="00991D73" w:rsidP="007B0526">
            <w:pPr>
              <w:spacing w:after="0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5" w:type="dxa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</w:tr>
      <w:tr w:rsidR="00991D73" w:rsidRPr="006E3491" w:rsidTr="007B05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284"/>
        </w:trPr>
        <w:tc>
          <w:tcPr>
            <w:tcW w:w="3065" w:type="dxa"/>
          </w:tcPr>
          <w:p w:rsidR="00991D73" w:rsidRPr="006E3491" w:rsidRDefault="00991D73" w:rsidP="007B0526">
            <w:pPr>
              <w:spacing w:after="0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2" w:type="dxa"/>
            <w:gridSpan w:val="2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  <w:tc>
          <w:tcPr>
            <w:tcW w:w="1785" w:type="dxa"/>
          </w:tcPr>
          <w:p w:rsidR="00991D73" w:rsidRPr="006E3491" w:rsidRDefault="00991D73" w:rsidP="007B0526">
            <w:pPr>
              <w:spacing w:after="0"/>
              <w:jc w:val="center"/>
            </w:pPr>
          </w:p>
        </w:tc>
      </w:tr>
    </w:tbl>
    <w:p w:rsidR="00991D73" w:rsidRPr="00991D73" w:rsidRDefault="00991D73" w:rsidP="007B0526">
      <w:pPr>
        <w:pStyle w:val="Prrafodelista"/>
        <w:spacing w:after="0" w:line="240" w:lineRule="auto"/>
        <w:ind w:left="360"/>
        <w:jc w:val="both"/>
      </w:pPr>
    </w:p>
    <w:p w:rsidR="00BC17BF" w:rsidRPr="008E0F07" w:rsidRDefault="008B5AC3" w:rsidP="008E7C79">
      <w:pPr>
        <w:spacing w:after="120" w:line="240" w:lineRule="auto"/>
        <w:jc w:val="both"/>
      </w:pPr>
      <w:r w:rsidRPr="008E7C79">
        <w:rPr>
          <w:b/>
          <w:i/>
        </w:rPr>
        <w:t>Relación</w:t>
      </w:r>
      <w:r w:rsidR="00FF1149" w:rsidRPr="008E7C79">
        <w:rPr>
          <w:b/>
          <w:i/>
        </w:rPr>
        <w:t xml:space="preserve"> de los cursos </w:t>
      </w:r>
      <w:r w:rsidRPr="008E7C79">
        <w:rPr>
          <w:b/>
          <w:i/>
        </w:rPr>
        <w:t>recibidos</w:t>
      </w:r>
      <w:r w:rsidR="00FF1149" w:rsidRPr="008E7C79">
        <w:rPr>
          <w:b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68"/>
        <w:gridCol w:w="4050"/>
        <w:gridCol w:w="1530"/>
        <w:gridCol w:w="1440"/>
      </w:tblGrid>
      <w:tr w:rsidR="00135F51" w:rsidRPr="00652DA0" w:rsidTr="00652DA0">
        <w:tc>
          <w:tcPr>
            <w:tcW w:w="3168" w:type="dxa"/>
          </w:tcPr>
          <w:p w:rsidR="00135F51" w:rsidRPr="00652DA0" w:rsidRDefault="00135F5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Curso</w:t>
            </w:r>
          </w:p>
        </w:tc>
        <w:tc>
          <w:tcPr>
            <w:tcW w:w="4050" w:type="dxa"/>
          </w:tcPr>
          <w:p w:rsidR="00135F51" w:rsidRPr="00652DA0" w:rsidRDefault="00135F5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Institución</w:t>
            </w:r>
          </w:p>
        </w:tc>
        <w:tc>
          <w:tcPr>
            <w:tcW w:w="1530" w:type="dxa"/>
          </w:tcPr>
          <w:p w:rsidR="00135F51" w:rsidRPr="00652DA0" w:rsidRDefault="00135F5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Comenzó</w:t>
            </w:r>
          </w:p>
        </w:tc>
        <w:tc>
          <w:tcPr>
            <w:tcW w:w="1440" w:type="dxa"/>
          </w:tcPr>
          <w:p w:rsidR="00135F51" w:rsidRPr="00652DA0" w:rsidRDefault="00135F5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Finalizó</w:t>
            </w:r>
          </w:p>
        </w:tc>
      </w:tr>
      <w:tr w:rsidR="00135F51" w:rsidTr="00652DA0">
        <w:tc>
          <w:tcPr>
            <w:tcW w:w="3168" w:type="dxa"/>
          </w:tcPr>
          <w:p w:rsidR="00135F51" w:rsidRDefault="00135F51" w:rsidP="007B0526">
            <w:pPr>
              <w:pStyle w:val="Prrafodelista"/>
              <w:spacing w:after="0" w:line="240" w:lineRule="auto"/>
              <w:ind w:left="0"/>
            </w:pPr>
          </w:p>
        </w:tc>
        <w:tc>
          <w:tcPr>
            <w:tcW w:w="4050" w:type="dxa"/>
          </w:tcPr>
          <w:p w:rsidR="00135F51" w:rsidRDefault="00135F51" w:rsidP="007B0526">
            <w:pPr>
              <w:pStyle w:val="Prrafodelista"/>
              <w:spacing w:after="0" w:line="240" w:lineRule="auto"/>
              <w:ind w:left="0"/>
            </w:pPr>
          </w:p>
        </w:tc>
        <w:tc>
          <w:tcPr>
            <w:tcW w:w="1530" w:type="dxa"/>
          </w:tcPr>
          <w:p w:rsidR="00135F51" w:rsidRDefault="00135F51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  <w:tc>
          <w:tcPr>
            <w:tcW w:w="1440" w:type="dxa"/>
          </w:tcPr>
          <w:p w:rsidR="00135F51" w:rsidRDefault="00135F51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  <w:tr w:rsidR="001901E0" w:rsidTr="00652DA0">
        <w:tc>
          <w:tcPr>
            <w:tcW w:w="3168" w:type="dxa"/>
          </w:tcPr>
          <w:p w:rsidR="001901E0" w:rsidRPr="00333CE4" w:rsidRDefault="001901E0" w:rsidP="007B0526">
            <w:pPr>
              <w:pStyle w:val="Prrafodelista"/>
              <w:spacing w:after="0" w:line="240" w:lineRule="auto"/>
              <w:ind w:left="0"/>
            </w:pPr>
          </w:p>
        </w:tc>
        <w:tc>
          <w:tcPr>
            <w:tcW w:w="405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53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440" w:type="dxa"/>
          </w:tcPr>
          <w:p w:rsidR="001901E0" w:rsidRPr="00333CE4" w:rsidRDefault="001901E0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  <w:tr w:rsidR="001901E0" w:rsidTr="00652DA0">
        <w:tc>
          <w:tcPr>
            <w:tcW w:w="3168" w:type="dxa"/>
          </w:tcPr>
          <w:p w:rsidR="001901E0" w:rsidRPr="00333CE4" w:rsidRDefault="001901E0" w:rsidP="007B0526">
            <w:pPr>
              <w:pStyle w:val="Prrafodelista"/>
              <w:spacing w:after="0" w:line="240" w:lineRule="auto"/>
              <w:ind w:left="0"/>
            </w:pPr>
          </w:p>
        </w:tc>
        <w:tc>
          <w:tcPr>
            <w:tcW w:w="405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53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440" w:type="dxa"/>
          </w:tcPr>
          <w:p w:rsidR="001901E0" w:rsidRPr="00333CE4" w:rsidRDefault="001901E0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  <w:tr w:rsidR="001901E0" w:rsidTr="00652DA0">
        <w:tc>
          <w:tcPr>
            <w:tcW w:w="3168" w:type="dxa"/>
          </w:tcPr>
          <w:p w:rsidR="001901E0" w:rsidRPr="009124E9" w:rsidRDefault="001901E0" w:rsidP="007B0526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530" w:type="dxa"/>
          </w:tcPr>
          <w:p w:rsidR="001901E0" w:rsidRPr="00082696" w:rsidRDefault="001901E0" w:rsidP="007B0526">
            <w:pPr>
              <w:spacing w:after="0" w:line="240" w:lineRule="auto"/>
            </w:pPr>
          </w:p>
        </w:tc>
        <w:tc>
          <w:tcPr>
            <w:tcW w:w="1440" w:type="dxa"/>
          </w:tcPr>
          <w:p w:rsidR="001901E0" w:rsidRDefault="001901E0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</w:tbl>
    <w:p w:rsidR="00991D73" w:rsidRPr="008E7C79" w:rsidRDefault="008740D1" w:rsidP="008E7C79">
      <w:pPr>
        <w:spacing w:after="0" w:line="240" w:lineRule="auto"/>
        <w:jc w:val="both"/>
        <w:rPr>
          <w:sz w:val="20"/>
        </w:rPr>
      </w:pPr>
      <w:r w:rsidRPr="008E7C79">
        <w:rPr>
          <w:b/>
          <w:i/>
        </w:rPr>
        <w:t>Relación de los cursos impartidos como profeso</w:t>
      </w:r>
      <w:r w:rsidR="008E7C79">
        <w:rPr>
          <w:b/>
          <w:i/>
        </w:rPr>
        <w:t>r tanto en pregrado como en pos</w:t>
      </w:r>
      <w:r w:rsidRPr="008E7C79">
        <w:rPr>
          <w:b/>
          <w:i/>
        </w:rPr>
        <w:t>grado (especificar)</w:t>
      </w:r>
      <w:r w:rsidRPr="008E7C79">
        <w:rPr>
          <w:b/>
        </w:rPr>
        <w:t>.</w:t>
      </w:r>
      <w:r w:rsidRPr="008B5AC3">
        <w:t xml:space="preserve">  </w:t>
      </w:r>
    </w:p>
    <w:p w:rsidR="00214FBC" w:rsidRPr="007B0526" w:rsidRDefault="00214FBC" w:rsidP="008E7C79">
      <w:pPr>
        <w:pStyle w:val="Prrafodelista"/>
        <w:spacing w:after="0" w:line="240" w:lineRule="auto"/>
        <w:ind w:left="360"/>
        <w:jc w:val="both"/>
        <w:rPr>
          <w:sz w:val="16"/>
        </w:rPr>
      </w:pPr>
    </w:p>
    <w:p w:rsidR="00D72408" w:rsidRPr="008E7C79" w:rsidRDefault="00B064BE" w:rsidP="008E7C79">
      <w:pPr>
        <w:spacing w:after="0" w:line="240" w:lineRule="auto"/>
        <w:jc w:val="both"/>
        <w:rPr>
          <w:b/>
          <w:i/>
        </w:rPr>
      </w:pPr>
      <w:r w:rsidRPr="008E7C79">
        <w:rPr>
          <w:b/>
          <w:i/>
        </w:rPr>
        <w:t>Tesis de grado, maestría, doctorado  dirigidas y defendidas (todas)</w:t>
      </w:r>
      <w:r w:rsidRPr="00B064BE">
        <w:t xml:space="preserve">. </w:t>
      </w:r>
    </w:p>
    <w:p w:rsidR="00574840" w:rsidRPr="007B0526" w:rsidRDefault="00574840" w:rsidP="008E7C79">
      <w:pPr>
        <w:pStyle w:val="Prrafodelista"/>
        <w:spacing w:after="0" w:line="240" w:lineRule="auto"/>
        <w:ind w:left="360"/>
        <w:jc w:val="both"/>
        <w:rPr>
          <w:color w:val="FF0000"/>
          <w:sz w:val="10"/>
        </w:rPr>
      </w:pPr>
    </w:p>
    <w:p w:rsidR="00BC17BF" w:rsidRDefault="00D90423" w:rsidP="008E7C79">
      <w:pPr>
        <w:spacing w:after="0" w:line="240" w:lineRule="auto"/>
        <w:jc w:val="both"/>
      </w:pPr>
      <w:r w:rsidRPr="008E7C79">
        <w:rPr>
          <w:b/>
          <w:i/>
        </w:rPr>
        <w:t>Relación de los proyectos de investigación, innovación, producción o servicios ejecutados</w:t>
      </w:r>
      <w:r w:rsidR="008E7C79">
        <w:rPr>
          <w:b/>
        </w:rPr>
        <w:t>.</w:t>
      </w:r>
      <w:r w:rsidRPr="008B5AC3">
        <w:t xml:space="preserve"> </w:t>
      </w:r>
    </w:p>
    <w:p w:rsidR="00B118A9" w:rsidRPr="007B0526" w:rsidRDefault="00B118A9" w:rsidP="008E7C79">
      <w:pPr>
        <w:pStyle w:val="Prrafodelista"/>
        <w:spacing w:after="0" w:line="240" w:lineRule="auto"/>
        <w:ind w:left="360"/>
        <w:jc w:val="both"/>
        <w:rPr>
          <w:color w:val="FF0000"/>
          <w:sz w:val="12"/>
        </w:rPr>
      </w:pPr>
    </w:p>
    <w:p w:rsidR="00BC17BF" w:rsidRPr="00BC17BF" w:rsidRDefault="008B5AC3" w:rsidP="008E7C79">
      <w:pPr>
        <w:spacing w:after="0" w:line="240" w:lineRule="auto"/>
        <w:jc w:val="both"/>
      </w:pPr>
      <w:r w:rsidRPr="008E7C79">
        <w:rPr>
          <w:b/>
          <w:i/>
        </w:rPr>
        <w:t>Relación de las publicaciones</w:t>
      </w:r>
      <w:r w:rsidR="007B0526" w:rsidRPr="008E7C79">
        <w:rPr>
          <w:b/>
          <w:i/>
        </w:rPr>
        <w:t xml:space="preserve"> </w:t>
      </w:r>
      <w:r w:rsidR="007B0526" w:rsidRPr="008E7C79">
        <w:rPr>
          <w:b/>
          <w:i/>
          <w:u w:val="single"/>
        </w:rPr>
        <w:t>en los últimos 5 años</w:t>
      </w:r>
      <w:r w:rsidRPr="008E7C79">
        <w:rPr>
          <w:b/>
          <w:i/>
        </w:rPr>
        <w:t xml:space="preserve"> (</w:t>
      </w:r>
      <w:r w:rsidRPr="008E7C79">
        <w:rPr>
          <w:rFonts w:cs="Arial"/>
          <w:b/>
          <w:i/>
        </w:rPr>
        <w:t>artículo en revista, ponencia en evento, libros, monografías, textos complementarios, etc.)</w:t>
      </w:r>
      <w:r w:rsidR="00BC17BF" w:rsidRPr="008E7C79">
        <w:rPr>
          <w:rFonts w:cs="Arial"/>
        </w:rPr>
        <w:t xml:space="preserve"> </w:t>
      </w:r>
    </w:p>
    <w:tbl>
      <w:tblPr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0"/>
        <w:gridCol w:w="1440"/>
        <w:gridCol w:w="3240"/>
        <w:gridCol w:w="1530"/>
      </w:tblGrid>
      <w:tr w:rsidR="00A04434" w:rsidRPr="00652DA0" w:rsidTr="00652DA0">
        <w:tc>
          <w:tcPr>
            <w:tcW w:w="3600" w:type="dxa"/>
          </w:tcPr>
          <w:p w:rsidR="00A04434" w:rsidRPr="00652DA0" w:rsidRDefault="00A04434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Titulo</w:t>
            </w:r>
          </w:p>
        </w:tc>
        <w:tc>
          <w:tcPr>
            <w:tcW w:w="1440" w:type="dxa"/>
          </w:tcPr>
          <w:p w:rsidR="00A04434" w:rsidRPr="00652DA0" w:rsidRDefault="00A04434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Tipo</w:t>
            </w:r>
          </w:p>
        </w:tc>
        <w:tc>
          <w:tcPr>
            <w:tcW w:w="3240" w:type="dxa"/>
          </w:tcPr>
          <w:p w:rsidR="00A04434" w:rsidRPr="00652DA0" w:rsidRDefault="00A04434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Lugar</w:t>
            </w:r>
          </w:p>
        </w:tc>
        <w:tc>
          <w:tcPr>
            <w:tcW w:w="1530" w:type="dxa"/>
          </w:tcPr>
          <w:p w:rsidR="00A04434" w:rsidRPr="00652DA0" w:rsidRDefault="00A04434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Fecha</w:t>
            </w:r>
          </w:p>
        </w:tc>
      </w:tr>
      <w:tr w:rsidR="00A04434" w:rsidRPr="00A04434" w:rsidTr="00652DA0">
        <w:tc>
          <w:tcPr>
            <w:tcW w:w="3600" w:type="dxa"/>
          </w:tcPr>
          <w:p w:rsidR="00A04434" w:rsidRPr="004C4422" w:rsidRDefault="00A04434" w:rsidP="007B0526">
            <w:pPr>
              <w:pStyle w:val="Prrafodelista"/>
              <w:spacing w:after="0" w:line="240" w:lineRule="auto"/>
              <w:ind w:left="0"/>
              <w:jc w:val="both"/>
              <w:rPr>
                <w:color w:val="FF0000"/>
              </w:rPr>
            </w:pPr>
          </w:p>
        </w:tc>
        <w:tc>
          <w:tcPr>
            <w:tcW w:w="1440" w:type="dxa"/>
          </w:tcPr>
          <w:p w:rsidR="00A04434" w:rsidRPr="004C4422" w:rsidRDefault="00A04434" w:rsidP="007B0526">
            <w:pPr>
              <w:pStyle w:val="Prrafodelista"/>
              <w:spacing w:after="0" w:line="240" w:lineRule="auto"/>
              <w:ind w:left="0"/>
              <w:jc w:val="both"/>
              <w:rPr>
                <w:color w:val="FF0000"/>
              </w:rPr>
            </w:pPr>
          </w:p>
        </w:tc>
        <w:tc>
          <w:tcPr>
            <w:tcW w:w="3240" w:type="dxa"/>
          </w:tcPr>
          <w:p w:rsidR="00A04434" w:rsidRPr="004C4422" w:rsidRDefault="00A04434" w:rsidP="007B0526">
            <w:pPr>
              <w:pStyle w:val="Prrafodelista"/>
              <w:spacing w:after="0" w:line="240" w:lineRule="auto"/>
              <w:ind w:left="0"/>
              <w:jc w:val="both"/>
              <w:rPr>
                <w:color w:val="FF0000"/>
              </w:rPr>
            </w:pPr>
          </w:p>
        </w:tc>
        <w:tc>
          <w:tcPr>
            <w:tcW w:w="1530" w:type="dxa"/>
          </w:tcPr>
          <w:p w:rsidR="00A04434" w:rsidRPr="004C4422" w:rsidRDefault="00A04434" w:rsidP="007B0526">
            <w:pPr>
              <w:pStyle w:val="Prrafodelista"/>
              <w:spacing w:after="0" w:line="240" w:lineRule="auto"/>
              <w:ind w:left="0"/>
              <w:jc w:val="both"/>
              <w:rPr>
                <w:color w:val="FF0000"/>
              </w:rPr>
            </w:pPr>
          </w:p>
        </w:tc>
      </w:tr>
    </w:tbl>
    <w:p w:rsidR="00BC17BF" w:rsidRPr="008E7C79" w:rsidRDefault="00A57D51" w:rsidP="008E7C79">
      <w:pPr>
        <w:spacing w:after="120" w:line="240" w:lineRule="auto"/>
        <w:jc w:val="both"/>
        <w:rPr>
          <w:sz w:val="20"/>
        </w:rPr>
      </w:pPr>
      <w:r w:rsidRPr="008E7C79">
        <w:rPr>
          <w:b/>
          <w:i/>
        </w:rPr>
        <w:t>Relación de reconocimientos, distinciones o premios (Fórum, CITMA, etc.) recibidos</w:t>
      </w:r>
      <w:r w:rsidRPr="008E7C79">
        <w:rPr>
          <w:b/>
        </w:rPr>
        <w:t>:</w:t>
      </w:r>
      <w:r w:rsidRPr="008B5AC3">
        <w:t xml:space="preserve">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58"/>
        <w:gridCol w:w="3240"/>
        <w:gridCol w:w="1530"/>
      </w:tblGrid>
      <w:tr w:rsidR="00FB4EC1" w:rsidRPr="00652DA0" w:rsidTr="00652DA0">
        <w:tc>
          <w:tcPr>
            <w:tcW w:w="5058" w:type="dxa"/>
          </w:tcPr>
          <w:p w:rsidR="00FB4EC1" w:rsidRPr="00652DA0" w:rsidRDefault="00FB4EC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Reconocimiento</w:t>
            </w:r>
          </w:p>
        </w:tc>
        <w:tc>
          <w:tcPr>
            <w:tcW w:w="3240" w:type="dxa"/>
          </w:tcPr>
          <w:p w:rsidR="00FB4EC1" w:rsidRPr="00652DA0" w:rsidRDefault="00922077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Lugar</w:t>
            </w:r>
          </w:p>
        </w:tc>
        <w:tc>
          <w:tcPr>
            <w:tcW w:w="1530" w:type="dxa"/>
          </w:tcPr>
          <w:p w:rsidR="00FB4EC1" w:rsidRPr="00652DA0" w:rsidRDefault="00FB4EC1" w:rsidP="007B0526">
            <w:pPr>
              <w:pStyle w:val="Prrafodelista"/>
              <w:spacing w:after="0" w:line="240" w:lineRule="auto"/>
              <w:ind w:left="0"/>
              <w:jc w:val="center"/>
              <w:rPr>
                <w:b/>
              </w:rPr>
            </w:pPr>
            <w:r w:rsidRPr="00652DA0">
              <w:rPr>
                <w:b/>
              </w:rPr>
              <w:t>Fecha</w:t>
            </w:r>
          </w:p>
        </w:tc>
      </w:tr>
      <w:tr w:rsidR="00FB4EC1" w:rsidRPr="00922077" w:rsidTr="00652DA0">
        <w:tc>
          <w:tcPr>
            <w:tcW w:w="5058" w:type="dxa"/>
          </w:tcPr>
          <w:p w:rsidR="00FB4EC1" w:rsidRPr="00922077" w:rsidRDefault="00FB4EC1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3240" w:type="dxa"/>
          </w:tcPr>
          <w:p w:rsidR="00FB4EC1" w:rsidRPr="00922077" w:rsidRDefault="00FB4EC1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1530" w:type="dxa"/>
          </w:tcPr>
          <w:p w:rsidR="00FB4EC1" w:rsidRPr="00922077" w:rsidRDefault="00FB4EC1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  <w:tr w:rsidR="009175CE" w:rsidRPr="00922077" w:rsidTr="00652DA0">
        <w:tc>
          <w:tcPr>
            <w:tcW w:w="5058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3240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1530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  <w:tr w:rsidR="009175CE" w:rsidRPr="00922077" w:rsidTr="00652DA0">
        <w:tc>
          <w:tcPr>
            <w:tcW w:w="5058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3240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1530" w:type="dxa"/>
          </w:tcPr>
          <w:p w:rsidR="009175CE" w:rsidRDefault="009175CE" w:rsidP="007B0526">
            <w:pPr>
              <w:pStyle w:val="Prrafodelista"/>
              <w:spacing w:after="0" w:line="240" w:lineRule="auto"/>
              <w:ind w:left="0"/>
              <w:jc w:val="center"/>
            </w:pPr>
          </w:p>
        </w:tc>
      </w:tr>
    </w:tbl>
    <w:p w:rsidR="00FB4EC1" w:rsidRPr="00BC17BF" w:rsidRDefault="00FB4EC1" w:rsidP="007B0526">
      <w:pPr>
        <w:pStyle w:val="Prrafodelista"/>
        <w:spacing w:after="0" w:line="240" w:lineRule="auto"/>
        <w:ind w:left="0"/>
        <w:jc w:val="both"/>
        <w:rPr>
          <w:color w:val="FF0000"/>
          <w:sz w:val="20"/>
        </w:rPr>
      </w:pPr>
    </w:p>
    <w:sectPr w:rsidR="00FB4EC1" w:rsidRPr="00BC17BF" w:rsidSect="00CB63D5">
      <w:headerReference w:type="default" r:id="rId7"/>
      <w:footerReference w:type="default" r:id="rId8"/>
      <w:pgSz w:w="12240" w:h="15840" w:code="1"/>
      <w:pgMar w:top="55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132" w:rsidRDefault="00927132" w:rsidP="00CC3649">
      <w:pPr>
        <w:spacing w:after="0"/>
      </w:pPr>
      <w:r>
        <w:separator/>
      </w:r>
    </w:p>
  </w:endnote>
  <w:endnote w:type="continuationSeparator" w:id="1">
    <w:p w:rsidR="00927132" w:rsidRDefault="00927132" w:rsidP="00CC36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3D5" w:rsidRDefault="00CB63D5">
    <w:pPr>
      <w:pStyle w:val="Piedepgina"/>
    </w:pPr>
    <w:r>
      <w:t>Firma del Estudiante:__________________</w:t>
    </w:r>
  </w:p>
  <w:p w:rsidR="00CB63D5" w:rsidRDefault="00CB63D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132" w:rsidRDefault="00927132" w:rsidP="00CC3649">
      <w:pPr>
        <w:spacing w:after="0"/>
      </w:pPr>
      <w:r>
        <w:separator/>
      </w:r>
    </w:p>
  </w:footnote>
  <w:footnote w:type="continuationSeparator" w:id="1">
    <w:p w:rsidR="00927132" w:rsidRDefault="00927132" w:rsidP="00CC36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73" w:type="dxa"/>
      <w:tblLayout w:type="fixed"/>
      <w:tblCellMar>
        <w:left w:w="0" w:type="dxa"/>
        <w:right w:w="0" w:type="dxa"/>
      </w:tblCellMar>
      <w:tblLook w:val="0000"/>
    </w:tblPr>
    <w:tblGrid>
      <w:gridCol w:w="3119"/>
      <w:gridCol w:w="6854"/>
    </w:tblGrid>
    <w:tr w:rsidR="008E7C79" w:rsidRPr="005346DA" w:rsidTr="00547F1B">
      <w:trPr>
        <w:trHeight w:val="993"/>
      </w:trPr>
      <w:tc>
        <w:tcPr>
          <w:tcW w:w="3119" w:type="dxa"/>
        </w:tcPr>
        <w:p w:rsidR="008E7C79" w:rsidRPr="00FF1549" w:rsidRDefault="008E7C79" w:rsidP="00547F1B">
          <w:pPr>
            <w:widowControl w:val="0"/>
            <w:suppressLineNumbers/>
            <w:tabs>
              <w:tab w:val="center" w:pos="4986"/>
              <w:tab w:val="right" w:pos="9972"/>
            </w:tabs>
            <w:snapToGrid w:val="0"/>
            <w:spacing w:after="0" w:line="240" w:lineRule="auto"/>
            <w:ind w:left="142"/>
            <w:rPr>
              <w:rFonts w:eastAsia="DejaVu Sans"/>
              <w:color w:val="002060"/>
              <w:kern w:val="1"/>
              <w:sz w:val="24"/>
              <w:szCs w:val="24"/>
            </w:rPr>
          </w:pPr>
          <w:r>
            <w:rPr>
              <w:rFonts w:eastAsia="DejaVu Sans"/>
              <w:noProof/>
              <w:color w:val="002060"/>
              <w:kern w:val="1"/>
              <w:sz w:val="24"/>
              <w:szCs w:val="24"/>
              <w:lang w:val="es-ES" w:eastAsia="es-ES"/>
            </w:rPr>
            <w:drawing>
              <wp:inline distT="0" distB="0" distL="0" distR="0">
                <wp:extent cx="1784350" cy="622300"/>
                <wp:effectExtent l="19050" t="0" r="6350" b="0"/>
                <wp:docPr id="3" name="Imagen 38" descr="Sin título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8" descr="Sin título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4350" cy="622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54" w:type="dxa"/>
          <w:vAlign w:val="bottom"/>
        </w:tcPr>
        <w:p w:rsidR="008E7C79" w:rsidRDefault="008E7C79" w:rsidP="00547F1B">
          <w:pPr>
            <w:tabs>
              <w:tab w:val="left" w:pos="873"/>
              <w:tab w:val="left" w:pos="1563"/>
            </w:tabs>
            <w:autoSpaceDE w:val="0"/>
            <w:autoSpaceDN w:val="0"/>
            <w:adjustRightInd w:val="0"/>
            <w:spacing w:after="0"/>
            <w:jc w:val="both"/>
            <w:rPr>
              <w:rFonts w:ascii="Arial" w:hAnsi="Arial" w:cs="Arial"/>
              <w:b/>
              <w:bCs/>
              <w:color w:val="002060"/>
              <w:lang w:eastAsia="es-ES"/>
            </w:rPr>
          </w:pPr>
        </w:p>
        <w:p w:rsidR="008E7C79" w:rsidRPr="00443BE2" w:rsidRDefault="008E7C79" w:rsidP="00547F1B">
          <w:pPr>
            <w:tabs>
              <w:tab w:val="left" w:pos="873"/>
              <w:tab w:val="left" w:pos="1563"/>
            </w:tabs>
            <w:autoSpaceDE w:val="0"/>
            <w:autoSpaceDN w:val="0"/>
            <w:adjustRightInd w:val="0"/>
            <w:spacing w:after="0"/>
            <w:jc w:val="both"/>
            <w:rPr>
              <w:rFonts w:ascii="Arial" w:hAnsi="Arial" w:cs="Arial"/>
              <w:b/>
              <w:bCs/>
              <w:color w:val="002060"/>
              <w:sz w:val="12"/>
              <w:szCs w:val="12"/>
              <w:lang w:eastAsia="es-ES"/>
            </w:rPr>
          </w:pPr>
        </w:p>
        <w:p w:rsidR="008E7C79" w:rsidRDefault="008E7C79" w:rsidP="00547F1B">
          <w:pPr>
            <w:tabs>
              <w:tab w:val="left" w:pos="873"/>
              <w:tab w:val="left" w:pos="1563"/>
            </w:tabs>
            <w:autoSpaceDE w:val="0"/>
            <w:autoSpaceDN w:val="0"/>
            <w:adjustRightInd w:val="0"/>
            <w:spacing w:after="0"/>
            <w:jc w:val="both"/>
            <w:rPr>
              <w:rFonts w:ascii="Arial" w:hAnsi="Arial" w:cs="Arial"/>
              <w:b/>
              <w:bCs/>
              <w:color w:val="002060"/>
              <w:lang w:eastAsia="es-ES"/>
            </w:rPr>
          </w:pPr>
          <w:r>
            <w:rPr>
              <w:rFonts w:ascii="Arial" w:hAnsi="Arial" w:cs="Arial"/>
              <w:b/>
              <w:bCs/>
              <w:color w:val="002060"/>
              <w:lang w:eastAsia="es-ES"/>
            </w:rPr>
            <w:t>MAESTRIA EN EDUCACIÓN VIRTUAL</w:t>
          </w:r>
        </w:p>
        <w:p w:rsidR="008E7C79" w:rsidRPr="00830230" w:rsidRDefault="008E7C79" w:rsidP="00547F1B">
          <w:pPr>
            <w:tabs>
              <w:tab w:val="left" w:pos="873"/>
              <w:tab w:val="left" w:pos="1563"/>
            </w:tabs>
            <w:autoSpaceDE w:val="0"/>
            <w:autoSpaceDN w:val="0"/>
            <w:adjustRightInd w:val="0"/>
            <w:spacing w:after="0"/>
            <w:jc w:val="both"/>
            <w:rPr>
              <w:rFonts w:ascii="Arial" w:hAnsi="Arial" w:cs="Arial"/>
              <w:b/>
              <w:bCs/>
              <w:color w:val="002060"/>
              <w:lang w:eastAsia="es-ES"/>
            </w:rPr>
          </w:pPr>
          <w:r>
            <w:rPr>
              <w:rFonts w:ascii="Arial" w:hAnsi="Arial" w:cs="Arial"/>
              <w:b/>
              <w:bCs/>
              <w:color w:val="002060"/>
              <w:lang w:eastAsia="es-ES"/>
            </w:rPr>
            <w:t>CENTRO NACIONAL DE EDUCACIÓN A DISTANCIA</w:t>
          </w:r>
        </w:p>
        <w:p w:rsidR="008E7C79" w:rsidRPr="00FF1549" w:rsidRDefault="008E7C79" w:rsidP="00547F1B">
          <w:pPr>
            <w:tabs>
              <w:tab w:val="left" w:pos="873"/>
              <w:tab w:val="left" w:pos="1563"/>
            </w:tabs>
            <w:autoSpaceDE w:val="0"/>
            <w:autoSpaceDN w:val="0"/>
            <w:adjustRightInd w:val="0"/>
            <w:spacing w:after="0" w:line="360" w:lineRule="auto"/>
            <w:jc w:val="both"/>
            <w:rPr>
              <w:rFonts w:ascii="Arial" w:hAnsi="Arial" w:cs="Arial"/>
              <w:b/>
              <w:bCs/>
              <w:color w:val="002060"/>
              <w:lang w:eastAsia="es-ES"/>
            </w:rPr>
          </w:pPr>
        </w:p>
      </w:tc>
    </w:tr>
  </w:tbl>
  <w:p w:rsidR="00CC3649" w:rsidRPr="00CC3649" w:rsidRDefault="00CC3649" w:rsidP="008E7C79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3187"/>
    <w:multiLevelType w:val="hybridMultilevel"/>
    <w:tmpl w:val="AFEC5DC6"/>
    <w:lvl w:ilvl="0" w:tplc="1AEE9D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BA62CE"/>
    <w:multiLevelType w:val="hybridMultilevel"/>
    <w:tmpl w:val="AE5C728A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463357"/>
    <w:multiLevelType w:val="hybridMultilevel"/>
    <w:tmpl w:val="C58C2632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BB7A4E"/>
    <w:multiLevelType w:val="hybridMultilevel"/>
    <w:tmpl w:val="9184FBEA"/>
    <w:lvl w:ilvl="0" w:tplc="1AEE9D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FF0C31"/>
    <w:multiLevelType w:val="hybridMultilevel"/>
    <w:tmpl w:val="DBEEE86C"/>
    <w:lvl w:ilvl="0" w:tplc="0DF263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B6029A"/>
    <w:multiLevelType w:val="hybridMultilevel"/>
    <w:tmpl w:val="F80A4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03F6D"/>
    <w:multiLevelType w:val="hybridMultilevel"/>
    <w:tmpl w:val="1A08EB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90423"/>
    <w:rsid w:val="000100BF"/>
    <w:rsid w:val="000252D3"/>
    <w:rsid w:val="00036A10"/>
    <w:rsid w:val="00037A37"/>
    <w:rsid w:val="00042B72"/>
    <w:rsid w:val="000603F4"/>
    <w:rsid w:val="00082696"/>
    <w:rsid w:val="00084552"/>
    <w:rsid w:val="00135F51"/>
    <w:rsid w:val="00144FF8"/>
    <w:rsid w:val="00163D4E"/>
    <w:rsid w:val="00184BDB"/>
    <w:rsid w:val="001901E0"/>
    <w:rsid w:val="001E36E3"/>
    <w:rsid w:val="00214FBC"/>
    <w:rsid w:val="002602DE"/>
    <w:rsid w:val="002726B9"/>
    <w:rsid w:val="0028255B"/>
    <w:rsid w:val="0028644F"/>
    <w:rsid w:val="00295A73"/>
    <w:rsid w:val="00326BF7"/>
    <w:rsid w:val="003A7E1D"/>
    <w:rsid w:val="00430DA3"/>
    <w:rsid w:val="00465ABD"/>
    <w:rsid w:val="004C4422"/>
    <w:rsid w:val="0050305F"/>
    <w:rsid w:val="005222BE"/>
    <w:rsid w:val="005541C9"/>
    <w:rsid w:val="00560355"/>
    <w:rsid w:val="00571E03"/>
    <w:rsid w:val="00574840"/>
    <w:rsid w:val="00587F57"/>
    <w:rsid w:val="00593B5B"/>
    <w:rsid w:val="005A633E"/>
    <w:rsid w:val="005B53F7"/>
    <w:rsid w:val="005D02ED"/>
    <w:rsid w:val="005E2680"/>
    <w:rsid w:val="0061044D"/>
    <w:rsid w:val="006365E8"/>
    <w:rsid w:val="00637D5C"/>
    <w:rsid w:val="00646843"/>
    <w:rsid w:val="00652DA0"/>
    <w:rsid w:val="0067484A"/>
    <w:rsid w:val="00683B7C"/>
    <w:rsid w:val="00692A03"/>
    <w:rsid w:val="006E3491"/>
    <w:rsid w:val="00751423"/>
    <w:rsid w:val="0078358C"/>
    <w:rsid w:val="007B009F"/>
    <w:rsid w:val="007B0526"/>
    <w:rsid w:val="007D00C9"/>
    <w:rsid w:val="008400D4"/>
    <w:rsid w:val="008646AF"/>
    <w:rsid w:val="008740D1"/>
    <w:rsid w:val="0089607C"/>
    <w:rsid w:val="008B5AC3"/>
    <w:rsid w:val="008C42EF"/>
    <w:rsid w:val="008C788B"/>
    <w:rsid w:val="008D5354"/>
    <w:rsid w:val="008E0F07"/>
    <w:rsid w:val="008E7C79"/>
    <w:rsid w:val="00904AF9"/>
    <w:rsid w:val="0091433A"/>
    <w:rsid w:val="009175CE"/>
    <w:rsid w:val="00922077"/>
    <w:rsid w:val="00927132"/>
    <w:rsid w:val="009537AA"/>
    <w:rsid w:val="00991D73"/>
    <w:rsid w:val="00A04434"/>
    <w:rsid w:val="00A57D51"/>
    <w:rsid w:val="00AB0AB6"/>
    <w:rsid w:val="00AB21EA"/>
    <w:rsid w:val="00AE506C"/>
    <w:rsid w:val="00B01CED"/>
    <w:rsid w:val="00B064BE"/>
    <w:rsid w:val="00B118A9"/>
    <w:rsid w:val="00B204AD"/>
    <w:rsid w:val="00B27D36"/>
    <w:rsid w:val="00B27D58"/>
    <w:rsid w:val="00B56BD4"/>
    <w:rsid w:val="00B8220C"/>
    <w:rsid w:val="00B92453"/>
    <w:rsid w:val="00BC17BF"/>
    <w:rsid w:val="00BD467B"/>
    <w:rsid w:val="00BD647C"/>
    <w:rsid w:val="00C05CDA"/>
    <w:rsid w:val="00C56AD3"/>
    <w:rsid w:val="00CB63D5"/>
    <w:rsid w:val="00CC3649"/>
    <w:rsid w:val="00D0225D"/>
    <w:rsid w:val="00D079B7"/>
    <w:rsid w:val="00D2504B"/>
    <w:rsid w:val="00D40DFA"/>
    <w:rsid w:val="00D627D7"/>
    <w:rsid w:val="00D72408"/>
    <w:rsid w:val="00D73CC4"/>
    <w:rsid w:val="00D86879"/>
    <w:rsid w:val="00D90423"/>
    <w:rsid w:val="00DB3BDD"/>
    <w:rsid w:val="00DB43EF"/>
    <w:rsid w:val="00E021BF"/>
    <w:rsid w:val="00E96702"/>
    <w:rsid w:val="00EA2B29"/>
    <w:rsid w:val="00EA778D"/>
    <w:rsid w:val="00EC3B3F"/>
    <w:rsid w:val="00ED7725"/>
    <w:rsid w:val="00EE4E37"/>
    <w:rsid w:val="00EF1BF9"/>
    <w:rsid w:val="00F03B7C"/>
    <w:rsid w:val="00F06719"/>
    <w:rsid w:val="00F16CCC"/>
    <w:rsid w:val="00F26019"/>
    <w:rsid w:val="00F31A03"/>
    <w:rsid w:val="00F5701D"/>
    <w:rsid w:val="00F7108C"/>
    <w:rsid w:val="00F8069A"/>
    <w:rsid w:val="00F875A4"/>
    <w:rsid w:val="00FA5012"/>
    <w:rsid w:val="00FB4EC1"/>
    <w:rsid w:val="00FF1149"/>
    <w:rsid w:val="00FF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49"/>
    <w:pPr>
      <w:spacing w:after="200" w:line="276" w:lineRule="auto"/>
    </w:pPr>
    <w:rPr>
      <w:rFonts w:eastAsia="Calibri"/>
      <w:sz w:val="22"/>
      <w:szCs w:val="22"/>
      <w:lang w:val="es-ES_tradnl" w:eastAsia="en-US"/>
    </w:rPr>
  </w:style>
  <w:style w:type="paragraph" w:styleId="Ttulo1">
    <w:name w:val="heading 1"/>
    <w:basedOn w:val="Normal"/>
    <w:next w:val="Normal"/>
    <w:link w:val="Ttulo1Car"/>
    <w:qFormat/>
    <w:rsid w:val="00FF114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364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C3649"/>
  </w:style>
  <w:style w:type="paragraph" w:styleId="Piedepgina">
    <w:name w:val="footer"/>
    <w:basedOn w:val="Normal"/>
    <w:link w:val="PiedepginaCar"/>
    <w:uiPriority w:val="99"/>
    <w:unhideWhenUsed/>
    <w:rsid w:val="00CC364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3649"/>
  </w:style>
  <w:style w:type="paragraph" w:styleId="Textodeglobo">
    <w:name w:val="Balloon Text"/>
    <w:basedOn w:val="Normal"/>
    <w:link w:val="TextodegloboCar"/>
    <w:uiPriority w:val="99"/>
    <w:semiHidden/>
    <w:unhideWhenUsed/>
    <w:rsid w:val="00CC3649"/>
    <w:pPr>
      <w:spacing w:after="0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C3649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CC3649"/>
    <w:rPr>
      <w:color w:val="0000FF"/>
      <w:u w:val="single"/>
    </w:rPr>
  </w:style>
  <w:style w:type="character" w:customStyle="1" w:styleId="Ttulo1Car">
    <w:name w:val="Título 1 Car"/>
    <w:link w:val="Ttulo1"/>
    <w:rsid w:val="00FF1149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FF114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FF1149"/>
    <w:rPr>
      <w:rFonts w:ascii="Consolas" w:eastAsia="Calibri" w:hAnsi="Consolas"/>
      <w:sz w:val="21"/>
      <w:szCs w:val="21"/>
      <w:lang w:eastAsia="en-US"/>
    </w:rPr>
  </w:style>
  <w:style w:type="paragraph" w:styleId="Prrafodelista">
    <w:name w:val="List Paragraph"/>
    <w:basedOn w:val="Normal"/>
    <w:uiPriority w:val="34"/>
    <w:qFormat/>
    <w:rsid w:val="00FF1149"/>
    <w:pPr>
      <w:ind w:left="720"/>
      <w:contextualSpacing/>
    </w:pPr>
  </w:style>
  <w:style w:type="table" w:styleId="Tablaconcuadrcula">
    <w:name w:val="Table Grid"/>
    <w:basedOn w:val="Tablanormal"/>
    <w:uiPriority w:val="59"/>
    <w:rsid w:val="00135F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peon\Datos%20de%20programa\Microsoft\Plantillas\postgrad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postgrado</Template>
  <TotalTime>4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uE</Company>
  <LinksUpToDate>false</LinksUpToDate>
  <CharactersWithSpaces>1017</CharactersWithSpaces>
  <SharedDoc>false</SharedDoc>
  <HLinks>
    <vt:vector size="12" baseType="variant">
      <vt:variant>
        <vt:i4>7798858</vt:i4>
      </vt:variant>
      <vt:variant>
        <vt:i4>3</vt:i4>
      </vt:variant>
      <vt:variant>
        <vt:i4>0</vt:i4>
      </vt:variant>
      <vt:variant>
        <vt:i4>5</vt:i4>
      </vt:variant>
      <vt:variant>
        <vt:lpwstr>mailto:postgrado@uci.cu</vt:lpwstr>
      </vt:variant>
      <vt:variant>
        <vt:lpwstr/>
      </vt:variant>
      <vt:variant>
        <vt:i4>1114187</vt:i4>
      </vt:variant>
      <vt:variant>
        <vt:i4>0</vt:i4>
      </vt:variant>
      <vt:variant>
        <vt:i4>0</vt:i4>
      </vt:variant>
      <vt:variant>
        <vt:i4>5</vt:i4>
      </vt:variant>
      <vt:variant>
        <vt:lpwstr>http://www.postgrado.uci.cu/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Antonio Peón Sánchez</dc:creator>
  <cp:lastModifiedBy>yandy</cp:lastModifiedBy>
  <cp:revision>4</cp:revision>
  <cp:lastPrinted>2008-02-06T21:30:00Z</cp:lastPrinted>
  <dcterms:created xsi:type="dcterms:W3CDTF">2019-02-28T16:29:00Z</dcterms:created>
  <dcterms:modified xsi:type="dcterms:W3CDTF">2022-06-24T06:48:00Z</dcterms:modified>
</cp:coreProperties>
</file>